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14ADE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ROBERDES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841E1B1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Bristol. Merchant.</w:t>
      </w:r>
    </w:p>
    <w:p w14:paraId="527C223C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</w:p>
    <w:p w14:paraId="7F3A36F4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</w:p>
    <w:p w14:paraId="775B22B4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taking against John </w:t>
      </w:r>
      <w:proofErr w:type="spellStart"/>
      <w:r>
        <w:rPr>
          <w:rFonts w:cs="Times New Roman"/>
          <w:szCs w:val="24"/>
        </w:rPr>
        <w:t>Hargate</w:t>
      </w:r>
      <w:proofErr w:type="spellEnd"/>
      <w:r>
        <w:rPr>
          <w:rFonts w:cs="Times New Roman"/>
          <w:szCs w:val="24"/>
        </w:rPr>
        <w:t xml:space="preserve"> of </w:t>
      </w:r>
    </w:p>
    <w:p w14:paraId="7E4F3B2A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Minehead, Somerset(q.v.).</w:t>
      </w:r>
    </w:p>
    <w:p w14:paraId="409DAA20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B946ECE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Robert Boyes of Bristol.  (ibid.)</w:t>
      </w:r>
    </w:p>
    <w:p w14:paraId="086BC53B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William West of Bridgewater. (ibid.)</w:t>
      </w:r>
    </w:p>
    <w:p w14:paraId="297A2D98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</w:p>
    <w:p w14:paraId="4F33ECCB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</w:p>
    <w:p w14:paraId="16101A04" w14:textId="77777777" w:rsidR="000A14C9" w:rsidRDefault="000A14C9" w:rsidP="000A14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2023</w:t>
      </w:r>
    </w:p>
    <w:p w14:paraId="54018A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675E9" w14:textId="77777777" w:rsidR="000A14C9" w:rsidRDefault="000A14C9" w:rsidP="009139A6">
      <w:r>
        <w:separator/>
      </w:r>
    </w:p>
  </w:endnote>
  <w:endnote w:type="continuationSeparator" w:id="0">
    <w:p w14:paraId="54D47DDE" w14:textId="77777777" w:rsidR="000A14C9" w:rsidRDefault="000A14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30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84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A5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BE0E5" w14:textId="77777777" w:rsidR="000A14C9" w:rsidRDefault="000A14C9" w:rsidP="009139A6">
      <w:r>
        <w:separator/>
      </w:r>
    </w:p>
  </w:footnote>
  <w:footnote w:type="continuationSeparator" w:id="0">
    <w:p w14:paraId="4F041498" w14:textId="77777777" w:rsidR="000A14C9" w:rsidRDefault="000A14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0B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1F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8A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4C9"/>
    <w:rsid w:val="000666E0"/>
    <w:rsid w:val="000A14C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46865"/>
  <w15:chartTrackingRefBased/>
  <w15:docId w15:val="{133A64DC-B7FD-4D05-95D8-ABB31EB8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14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2023-12-31T07:55:00Z</dcterms:created>
  <dcterms:modified xsi:type="dcterms:W3CDTF">2023-12-31T07:56:00Z</dcterms:modified>
</cp:coreProperties>
</file>